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F65B6" w14:textId="77777777" w:rsidR="003357D4" w:rsidRDefault="003357D4" w:rsidP="003357D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Joan MARNEY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14:paraId="039DC4BF" w14:textId="77777777" w:rsidR="003357D4" w:rsidRDefault="003357D4" w:rsidP="003357D4">
      <w:pPr>
        <w:jc w:val="both"/>
        <w:rPr>
          <w:rFonts w:ascii="Times New Roman" w:hAnsi="Times New Roman" w:cs="Times New Roman"/>
        </w:rPr>
      </w:pPr>
    </w:p>
    <w:p w14:paraId="56918DC1" w14:textId="77777777" w:rsidR="003357D4" w:rsidRDefault="003357D4" w:rsidP="003357D4">
      <w:pPr>
        <w:jc w:val="both"/>
        <w:rPr>
          <w:rFonts w:ascii="Times New Roman" w:hAnsi="Times New Roman" w:cs="Times New Roman"/>
        </w:rPr>
      </w:pPr>
    </w:p>
    <w:p w14:paraId="28F81210" w14:textId="77777777" w:rsidR="003357D4" w:rsidRDefault="003357D4" w:rsidP="003357D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Henry(q.v.).</w:t>
      </w:r>
    </w:p>
    <w:p w14:paraId="4FD9A755" w14:textId="77777777" w:rsidR="003357D4" w:rsidRDefault="003357D4" w:rsidP="003357D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BF55892" w14:textId="77777777" w:rsidR="003357D4" w:rsidRDefault="003357D4" w:rsidP="003357D4">
      <w:pPr>
        <w:jc w:val="both"/>
        <w:rPr>
          <w:rFonts w:ascii="Times New Roman" w:hAnsi="Times New Roman" w:cs="Times New Roman"/>
        </w:rPr>
      </w:pPr>
    </w:p>
    <w:p w14:paraId="3E53BA12" w14:textId="77777777" w:rsidR="003357D4" w:rsidRDefault="003357D4" w:rsidP="003357D4">
      <w:pPr>
        <w:jc w:val="both"/>
        <w:rPr>
          <w:rFonts w:ascii="Times New Roman" w:hAnsi="Times New Roman" w:cs="Times New Roman"/>
        </w:rPr>
      </w:pPr>
    </w:p>
    <w:p w14:paraId="2D162712" w14:textId="77777777" w:rsidR="003357D4" w:rsidRDefault="003357D4" w:rsidP="003357D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She died in or before this time.   (ibid.)</w:t>
      </w:r>
    </w:p>
    <w:p w14:paraId="45E5B1E9" w14:textId="77777777" w:rsidR="003357D4" w:rsidRDefault="003357D4" w:rsidP="003357D4">
      <w:pPr>
        <w:jc w:val="both"/>
        <w:rPr>
          <w:rFonts w:ascii="Times New Roman" w:hAnsi="Times New Roman" w:cs="Times New Roman"/>
        </w:rPr>
      </w:pPr>
    </w:p>
    <w:p w14:paraId="17E6FF5B" w14:textId="77777777" w:rsidR="003357D4" w:rsidRDefault="003357D4" w:rsidP="003357D4">
      <w:pPr>
        <w:jc w:val="both"/>
        <w:rPr>
          <w:rFonts w:ascii="Times New Roman" w:hAnsi="Times New Roman" w:cs="Times New Roman"/>
        </w:rPr>
      </w:pPr>
    </w:p>
    <w:p w14:paraId="13DEF305" w14:textId="77777777" w:rsidR="003357D4" w:rsidRDefault="003357D4" w:rsidP="003357D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Administrator:   Henry.    (ibid.)</w:t>
      </w:r>
    </w:p>
    <w:p w14:paraId="6B1DB9B1" w14:textId="77777777" w:rsidR="003357D4" w:rsidRDefault="003357D4" w:rsidP="003357D4">
      <w:pPr>
        <w:jc w:val="both"/>
        <w:rPr>
          <w:rFonts w:ascii="Times New Roman" w:hAnsi="Times New Roman" w:cs="Times New Roman"/>
        </w:rPr>
      </w:pPr>
    </w:p>
    <w:p w14:paraId="6E69A1F3" w14:textId="77777777" w:rsidR="003357D4" w:rsidRDefault="003357D4" w:rsidP="003357D4">
      <w:pPr>
        <w:jc w:val="both"/>
        <w:rPr>
          <w:rFonts w:ascii="Times New Roman" w:hAnsi="Times New Roman" w:cs="Times New Roman"/>
        </w:rPr>
      </w:pPr>
    </w:p>
    <w:p w14:paraId="6576E1C8" w14:textId="77777777" w:rsidR="003357D4" w:rsidRDefault="003357D4" w:rsidP="003357D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April 2018</w:t>
      </w:r>
    </w:p>
    <w:p w14:paraId="2107BB10" w14:textId="77777777" w:rsidR="006B2F86" w:rsidRPr="00E71FC3" w:rsidRDefault="003357D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75052" w14:textId="77777777" w:rsidR="003357D4" w:rsidRDefault="003357D4" w:rsidP="00E71FC3">
      <w:r>
        <w:separator/>
      </w:r>
    </w:p>
  </w:endnote>
  <w:endnote w:type="continuationSeparator" w:id="0">
    <w:p w14:paraId="5ABCD4A3" w14:textId="77777777" w:rsidR="003357D4" w:rsidRDefault="003357D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3353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02117" w14:textId="77777777" w:rsidR="003357D4" w:rsidRDefault="003357D4" w:rsidP="00E71FC3">
      <w:r>
        <w:separator/>
      </w:r>
    </w:p>
  </w:footnote>
  <w:footnote w:type="continuationSeparator" w:id="0">
    <w:p w14:paraId="6FDA9AC8" w14:textId="77777777" w:rsidR="003357D4" w:rsidRDefault="003357D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7D4"/>
    <w:rsid w:val="001A7C09"/>
    <w:rsid w:val="003357D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826F6"/>
  <w15:chartTrackingRefBased/>
  <w15:docId w15:val="{6EB3FBC7-97C8-49F1-AC8B-9D791B42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57D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357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2018-04-13T20:23:00Z</dcterms:created>
  <dcterms:modified xsi:type="dcterms:W3CDTF">2018-04-13T20:23:00Z</dcterms:modified>
</cp:coreProperties>
</file>